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7E100F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C556B8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proofErr w:type="spellStart"/>
            <w:r w:rsidR="00C556B8">
              <w:rPr>
                <w:rFonts w:ascii="Arial" w:hAnsi="Arial" w:cs="Arial"/>
              </w:rPr>
              <w:t>Kolpack</w:t>
            </w:r>
            <w:proofErr w:type="spellEnd"/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0F0109" w:rsidP="0071257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BleckmannSchulze</w:t>
            </w:r>
            <w:proofErr w:type="spellEnd"/>
            <w:r>
              <w:rPr>
                <w:rFonts w:ascii="Arial" w:hAnsi="Arial" w:cs="Arial"/>
              </w:rPr>
              <w:t xml:space="preserve"> Partner Services GmbH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737AEF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A37A93">
              <w:rPr>
                <w:rFonts w:ascii="Myriad Pro" w:hAnsi="Myriad Pro"/>
                <w:noProof/>
                <w:sz w:val="22"/>
              </w:rPr>
              <w:t>25.01.12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21-45443-10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C556B8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6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8F5610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0F0109">
              <w:rPr>
                <w:rFonts w:ascii="Myriad Pro" w:hAnsi="Myriad Pro"/>
                <w:sz w:val="22"/>
              </w:rPr>
              <w:t>21-45443-00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6A6544" w:rsidP="007E100F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 xml:space="preserve">Gehalt des </w:t>
            </w:r>
            <w:r w:rsidR="007E100F">
              <w:rPr>
                <w:rFonts w:ascii="Myriad Pro" w:hAnsi="Myriad Pro"/>
                <w:sz w:val="22"/>
              </w:rPr>
              <w:t>Januar</w:t>
            </w:r>
            <w:r>
              <w:rPr>
                <w:rFonts w:ascii="Myriad Pro" w:hAnsi="Myriad Pro"/>
                <w:sz w:val="22"/>
              </w:rPr>
              <w:t xml:space="preserve"> für </w:t>
            </w:r>
            <w:r w:rsidR="00A94C59">
              <w:rPr>
                <w:rFonts w:ascii="Myriad Pro" w:hAnsi="Myriad Pro"/>
                <w:sz w:val="22"/>
              </w:rPr>
              <w:t xml:space="preserve">Herr </w:t>
            </w:r>
            <w:proofErr w:type="spellStart"/>
            <w:r w:rsidR="00A94C59">
              <w:rPr>
                <w:rFonts w:ascii="Myriad Pro" w:hAnsi="Myriad Pro"/>
                <w:sz w:val="22"/>
              </w:rPr>
              <w:t>Matsuki</w:t>
            </w:r>
            <w:proofErr w:type="spellEnd"/>
            <w:r>
              <w:rPr>
                <w:rFonts w:ascii="Myriad Pro" w:hAnsi="Myriad Pro"/>
                <w:sz w:val="22"/>
              </w:rPr>
              <w:t xml:space="preserve"> 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737AEF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E100F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Sehr geehrte </w:t>
      </w:r>
      <w:r w:rsidR="0071257C">
        <w:rPr>
          <w:rFonts w:ascii="Myriad Pro" w:hAnsi="Myriad Pro"/>
          <w:sz w:val="22"/>
        </w:rPr>
        <w:t xml:space="preserve">Frau </w:t>
      </w:r>
      <w:proofErr w:type="spellStart"/>
      <w:r w:rsidR="00C556B8">
        <w:rPr>
          <w:rFonts w:ascii="Myriad Pro" w:hAnsi="Myriad Pro"/>
          <w:sz w:val="22"/>
        </w:rPr>
        <w:t>Kolpack</w:t>
      </w:r>
      <w:proofErr w:type="spellEnd"/>
      <w:r w:rsidR="000F0109">
        <w:rPr>
          <w:rFonts w:ascii="Myriad Pro" w:hAnsi="Myriad Pro"/>
          <w:sz w:val="22"/>
        </w:rPr>
        <w:t>,</w:t>
      </w:r>
    </w:p>
    <w:p w:rsidR="008F5610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ab/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E100F" w:rsidRDefault="0020012D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</w:t>
      </w:r>
      <w:r w:rsidR="00A94C59">
        <w:rPr>
          <w:rFonts w:ascii="Myriad Pro" w:hAnsi="Myriad Pro"/>
          <w:sz w:val="22"/>
        </w:rPr>
        <w:t xml:space="preserve">Belege, die </w:t>
      </w:r>
      <w:r w:rsidR="006A6544">
        <w:rPr>
          <w:rFonts w:ascii="Myriad Pro" w:hAnsi="Myriad Pro"/>
          <w:sz w:val="22"/>
        </w:rPr>
        <w:t xml:space="preserve">Gehaltsabrechnung des </w:t>
      </w:r>
      <w:r w:rsidR="007E100F">
        <w:rPr>
          <w:rFonts w:ascii="Myriad Pro" w:hAnsi="Myriad Pro"/>
          <w:sz w:val="22"/>
        </w:rPr>
        <w:t>Januar</w:t>
      </w:r>
      <w:r w:rsidR="006A6544">
        <w:rPr>
          <w:rFonts w:ascii="Myriad Pro" w:hAnsi="Myriad Pro"/>
          <w:sz w:val="22"/>
        </w:rPr>
        <w:t xml:space="preserve"> für </w:t>
      </w:r>
      <w:r w:rsidR="00A94C59">
        <w:rPr>
          <w:rFonts w:ascii="Myriad Pro" w:hAnsi="Myriad Pro"/>
          <w:sz w:val="22"/>
        </w:rPr>
        <w:t xml:space="preserve">Herr </w:t>
      </w:r>
      <w:proofErr w:type="spellStart"/>
      <w:r w:rsidR="00A94C59">
        <w:rPr>
          <w:rFonts w:ascii="Myriad Pro" w:hAnsi="Myriad Pro"/>
          <w:sz w:val="22"/>
        </w:rPr>
        <w:t>Matsuki</w:t>
      </w:r>
      <w:proofErr w:type="spellEnd"/>
      <w:r w:rsidR="006A6544">
        <w:rPr>
          <w:rFonts w:ascii="Myriad Pro" w:hAnsi="Myriad Pro"/>
          <w:sz w:val="22"/>
        </w:rPr>
        <w:t xml:space="preserve"> und der Vertrag zwischen PSE und Herr </w:t>
      </w:r>
      <w:proofErr w:type="spellStart"/>
      <w:r w:rsidR="006A6544">
        <w:rPr>
          <w:rFonts w:ascii="Myriad Pro" w:hAnsi="Myriad Pro"/>
          <w:sz w:val="22"/>
        </w:rPr>
        <w:t>Matsuki</w:t>
      </w:r>
      <w:proofErr w:type="spellEnd"/>
      <w:r w:rsidR="00A94C59">
        <w:rPr>
          <w:rFonts w:ascii="Myriad Pro" w:hAnsi="Myriad Pro"/>
          <w:sz w:val="22"/>
        </w:rPr>
        <w:t xml:space="preserve">. </w:t>
      </w:r>
    </w:p>
    <w:p w:rsidR="00A37A93" w:rsidRDefault="00A37A93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E100F" w:rsidRDefault="00A37A93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(Im Vertrag)</w:t>
      </w:r>
    </w:p>
    <w:p w:rsidR="007E100F" w:rsidRPr="00A37A93" w:rsidRDefault="007E100F" w:rsidP="00A94C59">
      <w:pPr>
        <w:pStyle w:val="Textkrper"/>
        <w:spacing w:after="0" w:line="240" w:lineRule="auto"/>
        <w:ind w:firstLine="0"/>
        <w:rPr>
          <w:rFonts w:ascii="Myriad Pro" w:hAnsi="Myriad Pro"/>
          <w:b/>
          <w:sz w:val="22"/>
        </w:rPr>
      </w:pPr>
      <w:r w:rsidRPr="00A37A93">
        <w:rPr>
          <w:rFonts w:ascii="Myriad Pro" w:hAnsi="Myriad Pro"/>
          <w:b/>
          <w:sz w:val="22"/>
        </w:rPr>
        <w:t xml:space="preserve">Die Vergütung wird nach Abzug von Steuern und Sozialversicherungsbeiträgen jeweils zum </w:t>
      </w:r>
      <w:r w:rsidRPr="00A37A93">
        <w:rPr>
          <w:rFonts w:ascii="Myriad Pro" w:hAnsi="Myriad Pro"/>
          <w:b/>
          <w:sz w:val="22"/>
          <w:u w:val="single"/>
        </w:rPr>
        <w:t>15. des Folgemonats</w:t>
      </w:r>
      <w:r w:rsidRPr="00A37A93">
        <w:rPr>
          <w:rFonts w:ascii="Myriad Pro" w:hAnsi="Myriad Pro"/>
          <w:b/>
          <w:sz w:val="22"/>
        </w:rPr>
        <w:t xml:space="preserve"> unbar auf ein von dem Mitarbeiter anzugebendes Konto überwiesen.</w:t>
      </w:r>
    </w:p>
    <w:p w:rsidR="007E100F" w:rsidRDefault="007E100F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6A6544" w:rsidRDefault="007E100F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Ich habe schon einmal mit Frau Riemer darüber gesprochen und ich habe </w:t>
      </w:r>
      <w:r w:rsidR="00C556B8">
        <w:rPr>
          <w:rFonts w:ascii="Myriad Pro" w:hAnsi="Myriad Pro"/>
          <w:sz w:val="22"/>
        </w:rPr>
        <w:t>damals</w:t>
      </w:r>
      <w:r>
        <w:rPr>
          <w:rFonts w:ascii="Myriad Pro" w:hAnsi="Myriad Pro"/>
          <w:sz w:val="22"/>
        </w:rPr>
        <w:t xml:space="preserve"> mitgeteilt, dass wir </w:t>
      </w:r>
      <w:r w:rsidR="00C556B8">
        <w:rPr>
          <w:rFonts w:ascii="Myriad Pro" w:hAnsi="Myriad Pro"/>
          <w:sz w:val="22"/>
        </w:rPr>
        <w:t xml:space="preserve">Steuern und Sozialversicherungsbeiträge </w:t>
      </w:r>
      <w:r w:rsidR="00A37A93">
        <w:rPr>
          <w:rFonts w:ascii="Myriad Pro" w:hAnsi="Myriad Pro"/>
          <w:sz w:val="22"/>
        </w:rPr>
        <w:t xml:space="preserve">immer </w:t>
      </w:r>
      <w:r>
        <w:rPr>
          <w:rFonts w:ascii="Myriad Pro" w:hAnsi="Myriad Pro"/>
          <w:sz w:val="22"/>
        </w:rPr>
        <w:t xml:space="preserve">zum 15. des Folgemonats </w:t>
      </w:r>
      <w:r w:rsidR="00C556B8">
        <w:rPr>
          <w:rFonts w:ascii="Myriad Pro" w:hAnsi="Myriad Pro"/>
          <w:sz w:val="22"/>
        </w:rPr>
        <w:t>überweisen möchten, wie unsere Leiharbeiter. Frau Riemer</w:t>
      </w:r>
      <w:r>
        <w:rPr>
          <w:rFonts w:ascii="Myriad Pro" w:hAnsi="Myriad Pro"/>
          <w:sz w:val="22"/>
        </w:rPr>
        <w:t xml:space="preserve"> hat mir mitgeteilt, dass sie sich darum kümmern. </w:t>
      </w:r>
    </w:p>
    <w:p w:rsidR="006A6544" w:rsidRDefault="006A654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6A6544" w:rsidRDefault="00C556B8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Könnten Sie mit Hillmann &amp; Marquardt darüber noch mal mitteilen? Ich faxe den Überweisungsauftrag Lohn/Gehalt und Krankenkasse für Herr </w:t>
      </w:r>
      <w:proofErr w:type="spellStart"/>
      <w:r>
        <w:rPr>
          <w:rFonts w:ascii="Myriad Pro" w:hAnsi="Myriad Pro"/>
          <w:sz w:val="22"/>
        </w:rPr>
        <w:t>Matsuki</w:t>
      </w:r>
      <w:proofErr w:type="spellEnd"/>
      <w:r>
        <w:rPr>
          <w:rFonts w:ascii="Myriad Pro" w:hAnsi="Myriad Pro"/>
          <w:sz w:val="22"/>
        </w:rPr>
        <w:t xml:space="preserve"> an Deutsche Bank zusammen mit den Überweisungsauftraf für unsere Leiharbeiter im Februar. </w:t>
      </w:r>
    </w:p>
    <w:p w:rsidR="006A6544" w:rsidRDefault="006A6544" w:rsidP="00A94C5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6A6544" w:rsidRDefault="00C556B8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Vielen Dank für Ihre Bemühungen im Voraus.</w:t>
      </w:r>
    </w:p>
    <w:p w:rsidR="006A6544" w:rsidRDefault="006A6544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A37A93" w:rsidRDefault="00A37A93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5A0119" w:rsidRPr="00C00049" w:rsidRDefault="005A0119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5A0119" w:rsidRPr="0020012D" w:rsidRDefault="0071257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20012D">
        <w:rPr>
          <w:rFonts w:ascii="Myriad Pro" w:hAnsi="Myriad Pro"/>
          <w:spacing w:val="0"/>
          <w:sz w:val="22"/>
        </w:rPr>
        <w:t>Eri Kobayashi-</w:t>
      </w:r>
      <w:proofErr w:type="spellStart"/>
      <w:r w:rsidRPr="0020012D">
        <w:rPr>
          <w:rFonts w:ascii="Myriad Pro" w:hAnsi="Myriad Pro"/>
          <w:spacing w:val="0"/>
          <w:sz w:val="22"/>
        </w:rPr>
        <w:t>Hoeve</w:t>
      </w:r>
      <w:proofErr w:type="spellEnd"/>
    </w:p>
    <w:p w:rsidR="0013704C" w:rsidRPr="0020012D" w:rsidRDefault="0013704C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sectPr w:rsidR="0013704C" w:rsidRPr="0020012D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6B8" w:rsidRDefault="00C556B8">
      <w:r>
        <w:separator/>
      </w:r>
    </w:p>
  </w:endnote>
  <w:endnote w:type="continuationSeparator" w:id="0">
    <w:p w:rsidR="00C556B8" w:rsidRDefault="00C55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6B8" w:rsidRDefault="00C556B8">
      <w:r>
        <w:separator/>
      </w:r>
    </w:p>
  </w:footnote>
  <w:footnote w:type="continuationSeparator" w:id="0">
    <w:p w:rsidR="00C556B8" w:rsidRDefault="00C556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6B8" w:rsidRDefault="00C556B8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737AE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C556B8" w:rsidRPr="00C00049" w:rsidRDefault="00C556B8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C556B8" w:rsidRDefault="00C556B8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C556B8" w:rsidRDefault="00C556B8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C556B8" w:rsidRDefault="00C556B8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556B8" w:rsidRDefault="00C556B8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C556B8" w:rsidRDefault="00C556B8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C556B8" w:rsidRDefault="00C556B8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556B8" w:rsidRDefault="00C556B8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C556B8" w:rsidRDefault="00C556B8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C556B8" w:rsidRDefault="00C556B8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967CF"/>
    <w:rsid w:val="000F0109"/>
    <w:rsid w:val="0013704C"/>
    <w:rsid w:val="001837ED"/>
    <w:rsid w:val="00190AB2"/>
    <w:rsid w:val="001E7408"/>
    <w:rsid w:val="0020012D"/>
    <w:rsid w:val="00293289"/>
    <w:rsid w:val="002D75DE"/>
    <w:rsid w:val="004251D6"/>
    <w:rsid w:val="00450198"/>
    <w:rsid w:val="00512759"/>
    <w:rsid w:val="005858A1"/>
    <w:rsid w:val="005964B3"/>
    <w:rsid w:val="005A0119"/>
    <w:rsid w:val="00675CC9"/>
    <w:rsid w:val="006A6544"/>
    <w:rsid w:val="0071257C"/>
    <w:rsid w:val="00721F2F"/>
    <w:rsid w:val="00731A9B"/>
    <w:rsid w:val="00737AEF"/>
    <w:rsid w:val="007E100F"/>
    <w:rsid w:val="008146A9"/>
    <w:rsid w:val="008A4888"/>
    <w:rsid w:val="008B588B"/>
    <w:rsid w:val="008B72FA"/>
    <w:rsid w:val="008C2AF9"/>
    <w:rsid w:val="008F5610"/>
    <w:rsid w:val="00921BF1"/>
    <w:rsid w:val="00A37A93"/>
    <w:rsid w:val="00A866CA"/>
    <w:rsid w:val="00A94C59"/>
    <w:rsid w:val="00C00049"/>
    <w:rsid w:val="00C07B66"/>
    <w:rsid w:val="00C556B8"/>
    <w:rsid w:val="00C7048E"/>
    <w:rsid w:val="00CF75FA"/>
    <w:rsid w:val="00D30C6D"/>
    <w:rsid w:val="00DD2DE1"/>
    <w:rsid w:val="00ED6848"/>
    <w:rsid w:val="00EE2234"/>
    <w:rsid w:val="00F0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S_Gesch&#228;ft\MUSTER_DOKUMENTE\MUSTER_Briefe_Fax\Muster_BS_Fax_V1.2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Muster_BS_Fax_V1.2</Template>
  <TotalTime>0</TotalTime>
  <Pages>1</Pages>
  <Words>191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1589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subject/>
  <dc:creator>Ivonne Riemer</dc:creator>
  <cp:keywords/>
  <dc:description/>
  <cp:lastModifiedBy>e.kobayashi</cp:lastModifiedBy>
  <cp:revision>2</cp:revision>
  <cp:lastPrinted>2012-01-25T15:06:00Z</cp:lastPrinted>
  <dcterms:created xsi:type="dcterms:W3CDTF">2012-01-25T15:06:00Z</dcterms:created>
  <dcterms:modified xsi:type="dcterms:W3CDTF">2012-01-25T15:06:00Z</dcterms:modified>
</cp:coreProperties>
</file>